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896C" w14:textId="79A9C2B0" w:rsidR="00BA00AB" w:rsidRDefault="007535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LEGH</w:t>
      </w:r>
      <w:r>
        <w:rPr>
          <w:rFonts w:cs="Times New Roman"/>
          <w:szCs w:val="24"/>
        </w:rPr>
        <w:t xml:space="preserve">       (k.b.1459)</w:t>
      </w:r>
    </w:p>
    <w:p w14:paraId="009ED2F3" w14:textId="680F753D" w:rsidR="00753581" w:rsidRDefault="00753581" w:rsidP="009139A6">
      <w:pPr>
        <w:pStyle w:val="NoSpacing"/>
        <w:rPr>
          <w:rFonts w:cs="Times New Roman"/>
          <w:szCs w:val="24"/>
        </w:rPr>
      </w:pPr>
    </w:p>
    <w:p w14:paraId="34119182" w14:textId="21080032" w:rsidR="00753581" w:rsidRDefault="00753581" w:rsidP="009139A6">
      <w:pPr>
        <w:pStyle w:val="NoSpacing"/>
        <w:rPr>
          <w:rFonts w:cs="Times New Roman"/>
          <w:szCs w:val="24"/>
        </w:rPr>
      </w:pPr>
    </w:p>
    <w:p w14:paraId="4AFC3B15" w14:textId="46A496C4" w:rsidR="00753581" w:rsidRDefault="007535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Sep.1459</w:t>
      </w:r>
      <w:r>
        <w:rPr>
          <w:rFonts w:cs="Times New Roman"/>
          <w:szCs w:val="24"/>
        </w:rPr>
        <w:tab/>
        <w:t>He was killed at Blore Heath.</w:t>
      </w:r>
    </w:p>
    <w:p w14:paraId="333DC708" w14:textId="77777777" w:rsidR="00753581" w:rsidRDefault="00753581" w:rsidP="0075358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(“Cheshire In The Later Middle Ages 1399-1540” by J.T.Driver, pub. by </w:t>
      </w:r>
    </w:p>
    <w:p w14:paraId="1DD3DA3F" w14:textId="1AEB952E" w:rsidR="00753581" w:rsidRDefault="00753581" w:rsidP="0075358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The Cheshire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Community Council, 1971, p.</w:t>
      </w:r>
      <w:r>
        <w:rPr>
          <w:rFonts w:eastAsia="Times New Roman" w:cs="Times New Roman"/>
          <w:szCs w:val="24"/>
        </w:rPr>
        <w:t>18)</w:t>
      </w:r>
    </w:p>
    <w:p w14:paraId="5AC6BF1B" w14:textId="159E64E6" w:rsidR="00753581" w:rsidRDefault="00753581" w:rsidP="00753581">
      <w:pPr>
        <w:pStyle w:val="NoSpacing"/>
        <w:rPr>
          <w:rFonts w:eastAsia="Times New Roman" w:cs="Times New Roman"/>
          <w:szCs w:val="24"/>
        </w:rPr>
      </w:pPr>
    </w:p>
    <w:p w14:paraId="78918938" w14:textId="024A15FE" w:rsidR="00753581" w:rsidRDefault="00753581" w:rsidP="00753581">
      <w:pPr>
        <w:pStyle w:val="NoSpacing"/>
        <w:rPr>
          <w:rFonts w:eastAsia="Times New Roman" w:cs="Times New Roman"/>
          <w:szCs w:val="24"/>
        </w:rPr>
      </w:pPr>
    </w:p>
    <w:p w14:paraId="6F3A736F" w14:textId="1C34E0EA" w:rsidR="00753581" w:rsidRPr="007F32B5" w:rsidRDefault="00753581" w:rsidP="007535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24 </w:t>
      </w:r>
      <w:r w:rsidR="00100CEB">
        <w:rPr>
          <w:rFonts w:eastAsia="Times New Roman" w:cs="Times New Roman"/>
          <w:szCs w:val="24"/>
        </w:rPr>
        <w:t>November 2022</w:t>
      </w:r>
    </w:p>
    <w:p w14:paraId="3338B279" w14:textId="63686CC4" w:rsidR="00753581" w:rsidRPr="00753581" w:rsidRDefault="00753581" w:rsidP="009139A6">
      <w:pPr>
        <w:pStyle w:val="NoSpacing"/>
        <w:rPr>
          <w:rFonts w:cs="Times New Roman"/>
          <w:szCs w:val="24"/>
        </w:rPr>
      </w:pPr>
    </w:p>
    <w:sectPr w:rsidR="00753581" w:rsidRPr="007535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E9C21" w14:textId="77777777" w:rsidR="00753581" w:rsidRDefault="00753581" w:rsidP="009139A6">
      <w:r>
        <w:separator/>
      </w:r>
    </w:p>
  </w:endnote>
  <w:endnote w:type="continuationSeparator" w:id="0">
    <w:p w14:paraId="366C8A60" w14:textId="77777777" w:rsidR="00753581" w:rsidRDefault="007535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CEE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CB6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ED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7E66E" w14:textId="77777777" w:rsidR="00753581" w:rsidRDefault="00753581" w:rsidP="009139A6">
      <w:r>
        <w:separator/>
      </w:r>
    </w:p>
  </w:footnote>
  <w:footnote w:type="continuationSeparator" w:id="0">
    <w:p w14:paraId="23DACF42" w14:textId="77777777" w:rsidR="00753581" w:rsidRDefault="007535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6C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BF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77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581"/>
    <w:rsid w:val="000666E0"/>
    <w:rsid w:val="00100CEB"/>
    <w:rsid w:val="002510B7"/>
    <w:rsid w:val="005C130B"/>
    <w:rsid w:val="0075358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2FCD9"/>
  <w15:chartTrackingRefBased/>
  <w15:docId w15:val="{35E3857C-B9B2-4549-875E-E564E97E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210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2022-11-24T12:16:00Z</dcterms:created>
  <dcterms:modified xsi:type="dcterms:W3CDTF">2022-11-24T15:50:00Z</dcterms:modified>
</cp:coreProperties>
</file>